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EF4B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53A6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F4B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E44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E7E44" w:rsidP="005E7E4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E7E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E7E44" w:rsidRPr="005E7E44" w:rsidRDefault="005E7E44" w:rsidP="005E7E4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B455C3" w:rsidRPr="003B7C5A" w:rsidTr="00CD6C0F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55C3" w:rsidRDefault="00B455C3" w:rsidP="00B455C3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B455C3" w:rsidRDefault="00B455C3" w:rsidP="00B455C3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นางสาวกีรติ  แก้วสัมฤทธิ์</w:t>
            </w:r>
          </w:p>
          <w:p w:rsidR="00B455C3" w:rsidRDefault="00B455C3" w:rsidP="00B455C3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นางอภิชยา  กิจเจา</w:t>
            </w:r>
          </w:p>
          <w:p w:rsidR="00B455C3" w:rsidRDefault="00B455C3" w:rsidP="00B455C3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5C3" w:rsidRDefault="00B455C3" w:rsidP="00B455C3">
            <w:pPr>
              <w:rPr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0-2039-5552</w:t>
            </w:r>
          </w:p>
          <w:p w:rsidR="00B455C3" w:rsidRDefault="00B455C3" w:rsidP="00B455C3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0-2039-5545</w:t>
            </w:r>
          </w:p>
          <w:p w:rsidR="00B455C3" w:rsidRDefault="00B455C3" w:rsidP="00B455C3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0-2035-5538</w:t>
            </w:r>
          </w:p>
          <w:p w:rsidR="00B455C3" w:rsidRDefault="00B455C3" w:rsidP="00B455C3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0-2039-5541</w:t>
            </w:r>
          </w:p>
        </w:tc>
      </w:tr>
      <w:tr w:rsidR="00B455C3" w:rsidRPr="003B7C5A" w:rsidTr="00CD6C0F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55C3" w:rsidRDefault="00B455C3" w:rsidP="00B455C3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B455C3" w:rsidRDefault="00B455C3" w:rsidP="00B455C3"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นางสาวกรุณา  ต่อเติม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5C3" w:rsidRDefault="00B455C3" w:rsidP="00B455C3">
            <w:pPr>
              <w:rPr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0-2039-5535</w:t>
            </w:r>
          </w:p>
          <w:p w:rsidR="00B455C3" w:rsidRDefault="00B455C3" w:rsidP="00B455C3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0-2039-5536</w:t>
            </w:r>
          </w:p>
        </w:tc>
      </w:tr>
      <w:tr w:rsidR="002F054A" w:rsidRPr="003B7C5A" w:rsidTr="00EF4B63">
        <w:trPr>
          <w:gridAfter w:val="1"/>
          <w:wAfter w:w="6" w:type="dxa"/>
          <w:trHeight w:val="1739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E7E44" w:rsidRDefault="005E7E44" w:rsidP="00B455C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EF4B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E7E44" w:rsidRPr="003B7C5A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455C3">
        <w:trPr>
          <w:gridAfter w:val="1"/>
          <w:wAfter w:w="6" w:type="dxa"/>
          <w:trHeight w:val="2493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8"/>
              <w:gridCol w:w="1272"/>
              <w:gridCol w:w="1418"/>
              <w:gridCol w:w="1052"/>
              <w:gridCol w:w="1433"/>
            </w:tblGrid>
            <w:tr w:rsidR="002F054A" w:rsidRPr="003B7C5A" w:rsidTr="00910703">
              <w:trPr>
                <w:trHeight w:val="902"/>
                <w:jc w:val="center"/>
              </w:trPr>
              <w:tc>
                <w:tcPr>
                  <w:tcW w:w="407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05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F4B63" w:rsidRPr="003B7C5A" w:rsidTr="00910703">
              <w:trPr>
                <w:trHeight w:val="1107"/>
                <w:jc w:val="center"/>
              </w:trPr>
              <w:tc>
                <w:tcPr>
                  <w:tcW w:w="4078" w:type="dxa"/>
                </w:tcPr>
                <w:p w:rsidR="00EF4B63" w:rsidRPr="00B26A52" w:rsidRDefault="00EF4B63" w:rsidP="00EF4B63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2" w:type="dxa"/>
                </w:tcPr>
                <w:p w:rsidR="00EF4B63" w:rsidRPr="00AC4F8B" w:rsidRDefault="00B455C3" w:rsidP="00910703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910703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EF4B63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290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EF4B6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86.99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B6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2.39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B63" w:rsidRDefault="009A2903" w:rsidP="00EF4B6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0.1195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F4B63" w:rsidRPr="003B7C5A" w:rsidTr="00B455C3">
        <w:trPr>
          <w:trHeight w:val="2085"/>
        </w:trPr>
        <w:tc>
          <w:tcPr>
            <w:tcW w:w="9669" w:type="dxa"/>
            <w:gridSpan w:val="4"/>
          </w:tcPr>
          <w:p w:rsidR="00EF4B63" w:rsidRDefault="00EF4B63" w:rsidP="003315A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F4B63" w:rsidRPr="00B455C3" w:rsidRDefault="00EF4B63" w:rsidP="006B3E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สำนักประสานและส่งเสริมกิจการอุดมศึกษา ได้รับการจัดสรรเงินงบประมาณ </w:t>
            </w:r>
            <w:r w:rsidR="006B3E0E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 w:rsidR="006B3E0E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เงินเท่ากับ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250</w:t>
            </w:r>
            <w:r w:rsidRPr="00B455C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650</w:t>
            </w:r>
            <w:r w:rsidRPr="00B455C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>000 บาท แผนการเบิกจ่ายสะสม</w:t>
            </w:r>
            <w:r w:rsidR="00B17BC0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ไตรมาสที่ 2 (1 มกราคม</w:t>
            </w:r>
            <w:r w:rsidR="006B3E0E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2562 </w:t>
            </w:r>
            <w:r w:rsidR="006B3E0E" w:rsidRPr="00B455C3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B17BC0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30 มีนาคม</w:t>
            </w:r>
            <w:r w:rsidR="006B3E0E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2562) เป็นจำนวนเงินเท่ากับ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181</w:t>
            </w:r>
            <w:r w:rsidRPr="00B455C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319</w:t>
            </w:r>
            <w:r w:rsidRPr="00B455C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ผลการเบิกจ่ายสะสม</w:t>
            </w:r>
            <w:r w:rsidR="006B3E0E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เป็นจำนวนเงินเท่ากับ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163</w:t>
            </w:r>
            <w:r w:rsidRPr="00B455C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>7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04</w:t>
            </w:r>
            <w:r w:rsidRPr="00B455C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047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ร้อยละของผลการเบิกจ่าย</w:t>
            </w:r>
            <w:r w:rsidR="00F04E9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>ต่องบประมาณหลังโอนฯ</w:t>
            </w:r>
            <w:r w:rsidR="00B455C3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B3E0E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เท่ากับร้อยละ</w:t>
            </w:r>
            <w:r w:rsidR="003C538F"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86.</w:t>
            </w:r>
            <w:r w:rsidR="003C538F"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สูงกว่าเป้าหมายของคณะรัฐมนตรี</w:t>
            </w:r>
          </w:p>
        </w:tc>
      </w:tr>
      <w:tr w:rsidR="00EF4B63" w:rsidRPr="003B7C5A" w:rsidTr="00B455C3">
        <w:trPr>
          <w:trHeight w:val="841"/>
        </w:trPr>
        <w:tc>
          <w:tcPr>
            <w:tcW w:w="9669" w:type="dxa"/>
            <w:gridSpan w:val="4"/>
          </w:tcPr>
          <w:p w:rsidR="00EF4B63" w:rsidRDefault="00EF4B63" w:rsidP="003315A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F4B63" w:rsidRPr="005E5EC1" w:rsidRDefault="00EF4B63" w:rsidP="00B455C3">
            <w:pPr>
              <w:pStyle w:val="ListParagraph"/>
              <w:numPr>
                <w:ilvl w:val="0"/>
                <w:numId w:val="9"/>
              </w:numPr>
              <w:spacing w:after="24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F4B63" w:rsidRPr="003B7C5A" w:rsidTr="00B455C3">
        <w:trPr>
          <w:trHeight w:val="1020"/>
        </w:trPr>
        <w:tc>
          <w:tcPr>
            <w:tcW w:w="9669" w:type="dxa"/>
            <w:gridSpan w:val="4"/>
          </w:tcPr>
          <w:p w:rsidR="00EF4B63" w:rsidRPr="00B455C3" w:rsidRDefault="00EF4B63" w:rsidP="003315A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455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EF4B63" w:rsidRPr="00B455C3" w:rsidRDefault="005E5EC1" w:rsidP="005E5EC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55C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F4B63" w:rsidRPr="003B7C5A" w:rsidTr="00B455C3">
        <w:trPr>
          <w:trHeight w:val="1020"/>
        </w:trPr>
        <w:tc>
          <w:tcPr>
            <w:tcW w:w="9669" w:type="dxa"/>
            <w:gridSpan w:val="4"/>
          </w:tcPr>
          <w:p w:rsidR="00EF4B63" w:rsidRPr="00B455C3" w:rsidRDefault="00EF4B63" w:rsidP="003315A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455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Pr="00B455C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F4B63" w:rsidRPr="00B455C3" w:rsidRDefault="00EF4B63" w:rsidP="003315A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55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455C3">
      <w:headerReference w:type="default" r:id="rId8"/>
      <w:footerReference w:type="even" r:id="rId9"/>
      <w:pgSz w:w="11906" w:h="16838"/>
      <w:pgMar w:top="138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FC1" w:rsidRDefault="00C05FC1">
      <w:r>
        <w:separator/>
      </w:r>
    </w:p>
  </w:endnote>
  <w:endnote w:type="continuationSeparator" w:id="0">
    <w:p w:rsidR="00C05FC1" w:rsidRDefault="00C0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FC1" w:rsidRDefault="00C05FC1">
      <w:r>
        <w:separator/>
      </w:r>
    </w:p>
  </w:footnote>
  <w:footnote w:type="continuationSeparator" w:id="0">
    <w:p w:rsidR="00C05FC1" w:rsidRDefault="00C05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29F6" w:rsidRPr="00BD29F6" w:rsidRDefault="00BD29F6" w:rsidP="00BD29F6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D29F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      </w:r>
                          </w:p>
                          <w:p w:rsidR="00BD29F6" w:rsidRPr="00BD29F6" w:rsidRDefault="00BD29F6" w:rsidP="00BD29F6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BD29F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D29F6" w:rsidRPr="00BD29F6" w:rsidRDefault="00BD29F6" w:rsidP="00BD29F6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D29F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</w:r>
                    </w:p>
                    <w:p w:rsidR="00BD29F6" w:rsidRPr="00BD29F6" w:rsidRDefault="00BD29F6" w:rsidP="00BD29F6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BD29F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14E7632"/>
    <w:multiLevelType w:val="hybridMultilevel"/>
    <w:tmpl w:val="02EEE4A4"/>
    <w:lvl w:ilvl="0" w:tplc="E6C81BC6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024F50"/>
    <w:multiLevelType w:val="hybridMultilevel"/>
    <w:tmpl w:val="58982E80"/>
    <w:lvl w:ilvl="0" w:tplc="1D56ED7C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67976"/>
    <w:rsid w:val="002847E9"/>
    <w:rsid w:val="00290932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3A6D"/>
    <w:rsid w:val="00356974"/>
    <w:rsid w:val="00370876"/>
    <w:rsid w:val="003722D8"/>
    <w:rsid w:val="00382C09"/>
    <w:rsid w:val="00382DD0"/>
    <w:rsid w:val="003B7C5A"/>
    <w:rsid w:val="003C016E"/>
    <w:rsid w:val="003C2C30"/>
    <w:rsid w:val="003C538F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2B9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5EC1"/>
    <w:rsid w:val="005E7E44"/>
    <w:rsid w:val="0060158F"/>
    <w:rsid w:val="0061749F"/>
    <w:rsid w:val="00637718"/>
    <w:rsid w:val="00642568"/>
    <w:rsid w:val="00680463"/>
    <w:rsid w:val="00682347"/>
    <w:rsid w:val="00690952"/>
    <w:rsid w:val="006B3E0E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5F5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10703"/>
    <w:rsid w:val="009332B8"/>
    <w:rsid w:val="009373FD"/>
    <w:rsid w:val="00950334"/>
    <w:rsid w:val="00954471"/>
    <w:rsid w:val="00962371"/>
    <w:rsid w:val="00962B83"/>
    <w:rsid w:val="00991518"/>
    <w:rsid w:val="00993A17"/>
    <w:rsid w:val="00994FC2"/>
    <w:rsid w:val="0099556A"/>
    <w:rsid w:val="009A2903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5E0F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17BC0"/>
    <w:rsid w:val="00B26A52"/>
    <w:rsid w:val="00B455C3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29F6"/>
    <w:rsid w:val="00C05ABF"/>
    <w:rsid w:val="00C05FC1"/>
    <w:rsid w:val="00C06017"/>
    <w:rsid w:val="00C6134E"/>
    <w:rsid w:val="00C62522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4B63"/>
    <w:rsid w:val="00EF594D"/>
    <w:rsid w:val="00EF751B"/>
    <w:rsid w:val="00F04C1B"/>
    <w:rsid w:val="00F04E95"/>
    <w:rsid w:val="00F06FE3"/>
    <w:rsid w:val="00F1013C"/>
    <w:rsid w:val="00F2711F"/>
    <w:rsid w:val="00F27EE1"/>
    <w:rsid w:val="00F42DC5"/>
    <w:rsid w:val="00F459E5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55120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36362-3190-4598-A1A4-2CDFE84FD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7</cp:revision>
  <cp:lastPrinted>2019-06-11T08:32:00Z</cp:lastPrinted>
  <dcterms:created xsi:type="dcterms:W3CDTF">2019-07-18T07:03:00Z</dcterms:created>
  <dcterms:modified xsi:type="dcterms:W3CDTF">2019-09-03T04:07:00Z</dcterms:modified>
</cp:coreProperties>
</file>